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2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762"/>
        <w:gridCol w:w="702"/>
        <w:gridCol w:w="1469"/>
        <w:gridCol w:w="1238"/>
        <w:gridCol w:w="303"/>
        <w:gridCol w:w="1238"/>
      </w:tblGrid>
      <w:tr w:rsidR="00DF1F28" w:rsidTr="00F844FF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3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F844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9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F844FF">
            <w:pPr>
              <w:rPr>
                <w:sz w:val="22"/>
                <w:szCs w:val="22"/>
              </w:rPr>
            </w:pPr>
          </w:p>
        </w:tc>
      </w:tr>
      <w:tr w:rsidR="00DF1F28" w:rsidTr="00F844FF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4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1F28" w:rsidRDefault="00DF1F28" w:rsidP="00F844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решению Саратовской</w:t>
            </w:r>
            <w:r>
              <w:rPr>
                <w:sz w:val="22"/>
                <w:szCs w:val="22"/>
              </w:rPr>
              <w:br/>
              <w:t>городской Думы</w:t>
            </w:r>
          </w:p>
        </w:tc>
      </w:tr>
      <w:tr w:rsidR="00DF1F28" w:rsidTr="00F844FF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3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F844FF" w:rsidP="00F844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DF1F28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 28 июля 2023 года </w:t>
            </w:r>
            <w:r w:rsidR="00DF1F28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37-386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F844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F28" w:rsidTr="00F844FF">
        <w:trPr>
          <w:gridAfter w:val="1"/>
          <w:wAfter w:w="1238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>
            <w:r>
              <w:t xml:space="preserve"> 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</w:tr>
      <w:tr w:rsidR="00DF1F28" w:rsidTr="00F844FF">
        <w:trPr>
          <w:gridAfter w:val="1"/>
          <w:wAfter w:w="1238" w:type="dxa"/>
          <w:cantSplit/>
        </w:trPr>
        <w:tc>
          <w:tcPr>
            <w:tcW w:w="146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center"/>
            </w:pPr>
            <w:r>
              <w:t>Программа муниципальных внутренних заимствований на 2023 год и на плановый период 2024 и 2025 годов</w:t>
            </w:r>
          </w:p>
        </w:tc>
      </w:tr>
      <w:tr w:rsidR="00DF1F28" w:rsidTr="00F844FF">
        <w:trPr>
          <w:gridAfter w:val="1"/>
          <w:wAfter w:w="1238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1F28" w:rsidRDefault="00DF1F28" w:rsidP="008033CE">
            <w:pPr>
              <w:jc w:val="center"/>
            </w:pP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1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</w:tr>
      <w:tr w:rsidR="00DF1F28" w:rsidTr="00F844FF">
        <w:trPr>
          <w:gridAfter w:val="1"/>
          <w:wAfter w:w="1238" w:type="dxa"/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>
            <w:pPr>
              <w:jc w:val="right"/>
            </w:pPr>
            <w:r>
              <w:t>тыс. руб.</w:t>
            </w:r>
          </w:p>
        </w:tc>
      </w:tr>
      <w:tr w:rsidR="00DF1F28" w:rsidTr="00F844FF">
        <w:trPr>
          <w:gridAfter w:val="1"/>
          <w:wAfter w:w="1238" w:type="dxa"/>
          <w:cantSplit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center"/>
            </w:pPr>
            <w:r>
              <w:t>№ п/п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F28" w:rsidRDefault="00DF1F28" w:rsidP="008033CE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center"/>
            </w:pPr>
            <w:r>
              <w:t>2023 год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center"/>
            </w:pPr>
            <w:r>
              <w:t>2024 год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center"/>
            </w:pPr>
            <w:r>
              <w:t>2025 год</w:t>
            </w:r>
          </w:p>
        </w:tc>
      </w:tr>
    </w:tbl>
    <w:p w:rsidR="00DF1F28" w:rsidRPr="00DF1F28" w:rsidRDefault="00DF1F28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127"/>
        <w:gridCol w:w="9083"/>
        <w:gridCol w:w="1464"/>
        <w:gridCol w:w="1469"/>
        <w:gridCol w:w="1541"/>
      </w:tblGrid>
      <w:tr w:rsidR="00DF1F28" w:rsidTr="00DF1F28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F28" w:rsidRDefault="00DF1F28" w:rsidP="008033CE">
            <w:pPr>
              <w:jc w:val="center"/>
            </w:pPr>
            <w:r>
              <w:t>1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Кредиты кредитных организаций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1 107 800,0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517 066,7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4 207 800,0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2 717 066,7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4 207 800,0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с предельными сроками погашения долговых обязательств до 31 декабря 2028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2 717 066,7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3 100 000,0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3 300 000,0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2 200 000,0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F28" w:rsidRDefault="00DF1F28" w:rsidP="008033CE">
            <w:pPr>
              <w:jc w:val="center"/>
            </w:pPr>
            <w:r>
              <w:t>2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rPr>
                <w:color w:val="FF0000"/>
              </w:rPr>
              <w:t>-517 066,7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Объем привлечения средств, в том числе: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1 125 000,0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1 000 000,0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с предельными сроками погашения долговых обязательств до 06 апреля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225 000,0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с предельными сроками погашения долговых обязательств до 20 декабря 2023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900 000,0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с предельными сроками погашения долговых обязательств до 15 декабря 2024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с предельными сроками погашения долговых обязательств до 15 декабря 2025 года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 xml:space="preserve">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1 000 000,0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1 125 000,0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980 000,0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1 517 066,7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>
            <w:pPr>
              <w:jc w:val="center"/>
            </w:pPr>
            <w:r>
              <w:t xml:space="preserve"> </w:t>
            </w:r>
          </w:p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>
            <w:r>
              <w:t>Всего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F1F28" w:rsidRDefault="00DF1F28" w:rsidP="008033CE">
            <w:pPr>
              <w:jc w:val="right"/>
            </w:pPr>
            <w:r>
              <w:t>1 107 800,0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>
            <w:pPr>
              <w:jc w:val="right"/>
            </w:pPr>
            <w:r>
              <w:t>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>
            <w:pPr>
              <w:jc w:val="right"/>
            </w:pPr>
            <w:r>
              <w:t>0,0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>
            <w:r>
              <w:t>Объем привлечения средств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5 332 800,0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4 280 000,0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3 717 066,7</w:t>
            </w:r>
          </w:p>
        </w:tc>
      </w:tr>
      <w:tr w:rsidR="00DF1F28" w:rsidTr="00DF1F28">
        <w:trPr>
          <w:cantSplit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/>
        </w:tc>
        <w:tc>
          <w:tcPr>
            <w:tcW w:w="9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>
            <w:r>
              <w:t>Объем погашения долговых обязательств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4 225 000,0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4 280 000,0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F28" w:rsidRDefault="00DF1F28" w:rsidP="008033CE">
            <w:pPr>
              <w:jc w:val="right"/>
            </w:pPr>
            <w:r>
              <w:t>3 717 066,7</w:t>
            </w:r>
          </w:p>
        </w:tc>
      </w:tr>
      <w:tr w:rsidR="00DF1F28" w:rsidTr="00DF1F28">
        <w:trPr>
          <w:cantSplit/>
        </w:trPr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>
            <w:r>
              <w:t xml:space="preserve"> </w:t>
            </w:r>
          </w:p>
        </w:tc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1F28" w:rsidRDefault="00DF1F28" w:rsidP="008033CE"/>
        </w:tc>
      </w:tr>
    </w:tbl>
    <w:p w:rsidR="00E2598B" w:rsidRPr="00DF1F28" w:rsidRDefault="00E2598B" w:rsidP="00DF1F28"/>
    <w:sectPr w:rsidR="00E2598B" w:rsidRPr="00DF1F28" w:rsidSect="00DF1F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CF5" w:rsidRDefault="00CF2CF5" w:rsidP="00DF1F28">
      <w:r>
        <w:separator/>
      </w:r>
    </w:p>
  </w:endnote>
  <w:endnote w:type="continuationSeparator" w:id="1">
    <w:p w:rsidR="00CF2CF5" w:rsidRDefault="00CF2CF5" w:rsidP="00DF1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F28" w:rsidRDefault="00DF1F2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F28" w:rsidRDefault="00DF1F2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F28" w:rsidRDefault="00DF1F2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CF5" w:rsidRDefault="00CF2CF5" w:rsidP="00DF1F28">
      <w:r>
        <w:separator/>
      </w:r>
    </w:p>
  </w:footnote>
  <w:footnote w:type="continuationSeparator" w:id="1">
    <w:p w:rsidR="00CF2CF5" w:rsidRDefault="00CF2CF5" w:rsidP="00DF1F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F28" w:rsidRDefault="001058FE" w:rsidP="001F5F6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F1F2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F1F28" w:rsidRDefault="00DF1F2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F28" w:rsidRDefault="001058FE" w:rsidP="001F5F6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F1F2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F1F28">
      <w:rPr>
        <w:rStyle w:val="a7"/>
        <w:noProof/>
      </w:rPr>
      <w:t>1</w:t>
    </w:r>
    <w:r>
      <w:rPr>
        <w:rStyle w:val="a7"/>
      </w:rPr>
      <w:fldChar w:fldCharType="end"/>
    </w:r>
  </w:p>
  <w:p w:rsidR="00DF1F28" w:rsidRDefault="00DF1F2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F28" w:rsidRDefault="00DF1F2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1F28"/>
    <w:rsid w:val="000E7F80"/>
    <w:rsid w:val="001058FE"/>
    <w:rsid w:val="002C3F39"/>
    <w:rsid w:val="00515A27"/>
    <w:rsid w:val="00541CB9"/>
    <w:rsid w:val="006808C6"/>
    <w:rsid w:val="00A15158"/>
    <w:rsid w:val="00A24CAF"/>
    <w:rsid w:val="00B912FD"/>
    <w:rsid w:val="00CF2CF5"/>
    <w:rsid w:val="00DF1F28"/>
    <w:rsid w:val="00E2598B"/>
    <w:rsid w:val="00F6400A"/>
    <w:rsid w:val="00F84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F1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F1F28"/>
  </w:style>
  <w:style w:type="paragraph" w:styleId="a5">
    <w:name w:val="footer"/>
    <w:basedOn w:val="a"/>
    <w:link w:val="a6"/>
    <w:uiPriority w:val="99"/>
    <w:semiHidden/>
    <w:unhideWhenUsed/>
    <w:rsid w:val="00DF1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F1F28"/>
  </w:style>
  <w:style w:type="character" w:styleId="a7">
    <w:name w:val="page number"/>
    <w:basedOn w:val="a0"/>
    <w:uiPriority w:val="99"/>
    <w:semiHidden/>
    <w:unhideWhenUsed/>
    <w:rsid w:val="00DF1F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Самсонова Елена Эдуардовна</cp:lastModifiedBy>
  <cp:revision>4</cp:revision>
  <cp:lastPrinted>2023-07-27T12:12:00Z</cp:lastPrinted>
  <dcterms:created xsi:type="dcterms:W3CDTF">2023-07-27T12:10:00Z</dcterms:created>
  <dcterms:modified xsi:type="dcterms:W3CDTF">2023-07-27T13:13:00Z</dcterms:modified>
</cp:coreProperties>
</file>